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3EF13" w14:textId="77777777" w:rsidR="00CD1405" w:rsidRPr="0057527F" w:rsidRDefault="00CD1405" w:rsidP="00CD140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KEKENWYCH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3087AB35" w14:textId="77777777" w:rsidR="00CD1405" w:rsidRDefault="00CD1405" w:rsidP="00CD140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FBFDB1B" w14:textId="77777777" w:rsidR="00CD1405" w:rsidRDefault="00CD1405" w:rsidP="00CD140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E458641" w14:textId="77777777" w:rsidR="00CD1405" w:rsidRDefault="00CD1405" w:rsidP="00CD140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2C3C5796" w14:textId="77777777" w:rsidR="00CD1405" w:rsidRDefault="00CD1405" w:rsidP="00CD140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cities, </w:t>
      </w:r>
      <w:proofErr w:type="gramStart"/>
      <w:r>
        <w:rPr>
          <w:rFonts w:ascii="Times New Roman" w:hAnsi="Times New Roman" w:cs="Times New Roman"/>
          <w:sz w:val="24"/>
          <w:szCs w:val="24"/>
        </w:rPr>
        <w:t>boroughs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towns and from all secular lords and lay persons having</w:t>
      </w:r>
    </w:p>
    <w:p w14:paraId="21F8E585" w14:textId="77777777" w:rsidR="00CD1405" w:rsidRDefault="00CD1405" w:rsidP="00CD140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good and possessions, and others both great and small in Shropshire but not</w:t>
      </w:r>
    </w:p>
    <w:p w14:paraId="6489D27E" w14:textId="77777777" w:rsidR="00CD1405" w:rsidRDefault="00CD1405" w:rsidP="00CD1405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Shrewsbury, except ecclesiastical persons, the two fifteenths and two tenths granted to the King at the last Parliament.   (C.F.R. 1399-1405 p.285)</w:t>
      </w:r>
    </w:p>
    <w:p w14:paraId="165D07F0" w14:textId="77777777" w:rsidR="00CD1405" w:rsidRDefault="00CD1405" w:rsidP="00CD140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A0645B4" w14:textId="77777777" w:rsidR="00CD1405" w:rsidRDefault="00CD1405" w:rsidP="00CD140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DACB0C1" w14:textId="77777777" w:rsidR="00CD1405" w:rsidRDefault="00CD1405" w:rsidP="00CD1405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July 2021</w:t>
      </w:r>
    </w:p>
    <w:p w14:paraId="07141B1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604BD" w14:textId="77777777" w:rsidR="00CD1405" w:rsidRDefault="00CD1405" w:rsidP="009139A6">
      <w:r>
        <w:separator/>
      </w:r>
    </w:p>
  </w:endnote>
  <w:endnote w:type="continuationSeparator" w:id="0">
    <w:p w14:paraId="7A0419F6" w14:textId="77777777" w:rsidR="00CD1405" w:rsidRDefault="00CD140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61B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B965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119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0010C" w14:textId="77777777" w:rsidR="00CD1405" w:rsidRDefault="00CD1405" w:rsidP="009139A6">
      <w:r>
        <w:separator/>
      </w:r>
    </w:p>
  </w:footnote>
  <w:footnote w:type="continuationSeparator" w:id="0">
    <w:p w14:paraId="34AD754B" w14:textId="77777777" w:rsidR="00CD1405" w:rsidRDefault="00CD140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367E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180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7B0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40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D1405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B7A94"/>
  <w15:chartTrackingRefBased/>
  <w15:docId w15:val="{76C4DA9A-5FEC-425C-B132-BD7BE7015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2021-08-01T16:11:00Z</dcterms:created>
  <dcterms:modified xsi:type="dcterms:W3CDTF">2021-08-01T16:11:00Z</dcterms:modified>
</cp:coreProperties>
</file>